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06D58DDF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>Lot 1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3D6E1095" w14:textId="77777777" w:rsidR="00D47F31" w:rsidRDefault="00D47F31" w:rsidP="006B3462">
            <w:pPr>
              <w:rPr>
                <w:b/>
              </w:rPr>
            </w:pPr>
            <w:r w:rsidRPr="00D47F31">
              <w:rPr>
                <w:b/>
              </w:rPr>
              <w:t>Travaux de terrassement de nature archéologique pour la région Grand Est</w:t>
            </w:r>
          </w:p>
          <w:p w14:paraId="7BAF2823" w14:textId="170A003F" w:rsidR="0051509A" w:rsidRPr="006B3462" w:rsidRDefault="00D47F31" w:rsidP="006B3462">
            <w:pPr>
              <w:rPr>
                <w:b/>
              </w:rPr>
            </w:pPr>
            <w:r w:rsidRPr="00D47F31">
              <w:rPr>
                <w:b/>
              </w:rPr>
              <w:t>Lot 1 : Travaux de terrassement pour le département le département de l’Aube (10)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755D60F9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D47F31" w:rsidRPr="00D47F31">
              <w:rPr>
                <w:b/>
                <w:sz w:val="24"/>
                <w:szCs w:val="24"/>
              </w:rPr>
              <w:t xml:space="preserve"> 2 200 000,00 </w:t>
            </w:r>
            <w:r w:rsidR="00E20094" w:rsidRPr="00E20094">
              <w:rPr>
                <w:b/>
                <w:bCs/>
                <w:sz w:val="24"/>
                <w:szCs w:val="24"/>
              </w:rPr>
              <w:t xml:space="preserve">€ </w:t>
            </w:r>
            <w:r w:rsidRPr="00E20094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232F6053" w:rsidR="000573CE" w:rsidRPr="00711919" w:rsidRDefault="00B56F72" w:rsidP="00F2758A">
            <w:pPr>
              <w:rPr>
                <w:b/>
                <w:sz w:val="24"/>
                <w:szCs w:val="24"/>
              </w:rPr>
            </w:pPr>
            <w:r w:rsidRPr="00B56F72">
              <w:rPr>
                <w:b/>
                <w:sz w:val="24"/>
                <w:szCs w:val="24"/>
              </w:rPr>
              <w:t>Grand Est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21310FBA" w:rsidR="006F4A93" w:rsidRDefault="006F4A93" w:rsidP="008358EA">
      <w:pPr>
        <w:pStyle w:val="Normal1"/>
        <w:ind w:firstLine="0"/>
        <w:jc w:val="left"/>
      </w:pPr>
      <w:r w:rsidRPr="00A16CBE">
        <w:t>Il est conclu sans minimum et pour un maximum de</w:t>
      </w:r>
      <w:r w:rsidR="00E20094">
        <w:t xml:space="preserve"> </w:t>
      </w:r>
      <w:r w:rsidR="00AE7C9B" w:rsidRPr="00AE7C9B">
        <w:t>2 200 000,00</w:t>
      </w:r>
      <w:r w:rsidR="00E20094" w:rsidRPr="00E20094">
        <w:t xml:space="preserve"> € </w:t>
      </w:r>
      <w:r w:rsidRPr="00E20094">
        <w:t>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07956292" w:rsidR="00EB2CEA" w:rsidRDefault="006F4A93" w:rsidP="00D47F31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D47F31">
              <w:rPr>
                <w:b/>
                <w:bCs/>
                <w:sz w:val="24"/>
                <w:szCs w:val="24"/>
              </w:rPr>
              <w:t>de t</w:t>
            </w:r>
            <w:r w:rsidR="00D47F31" w:rsidRPr="00D47F31">
              <w:rPr>
                <w:b/>
                <w:bCs/>
                <w:sz w:val="24"/>
                <w:szCs w:val="24"/>
              </w:rPr>
              <w:t>ravaux de terrassement de nature archéologique pour la région Grand Est</w:t>
            </w:r>
            <w:r w:rsidR="00D47F31">
              <w:rPr>
                <w:b/>
                <w:bCs/>
                <w:sz w:val="24"/>
                <w:szCs w:val="24"/>
              </w:rPr>
              <w:t xml:space="preserve"> - </w:t>
            </w:r>
            <w:r w:rsidR="00D47F31" w:rsidRPr="00D47F31">
              <w:rPr>
                <w:b/>
                <w:bCs/>
                <w:sz w:val="24"/>
                <w:szCs w:val="24"/>
              </w:rPr>
              <w:t>Lot 1 : Travaux de terrassement pour le département le département de l’Aube (10)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FF691" w14:textId="77777777" w:rsidR="00D347C6" w:rsidRDefault="00D347C6">
      <w:r>
        <w:separator/>
      </w:r>
    </w:p>
  </w:endnote>
  <w:endnote w:type="continuationSeparator" w:id="0">
    <w:p w14:paraId="0F386CDE" w14:textId="77777777" w:rsidR="00D347C6" w:rsidRDefault="00D3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64415" w14:textId="77777777" w:rsidR="00C16A31" w:rsidRDefault="00C16A3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312414E9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C16A31" w:rsidRPr="00C16A31">
      <w:rPr>
        <w:rFonts w:ascii="Arial" w:hAnsi="Arial"/>
        <w:sz w:val="14"/>
      </w:rPr>
      <w:t>012TX2026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2027" w14:textId="77777777" w:rsidR="00C16A31" w:rsidRDefault="00C16A3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9363D" w14:textId="77777777" w:rsidR="00D347C6" w:rsidRDefault="00D347C6">
      <w:r>
        <w:separator/>
      </w:r>
    </w:p>
  </w:footnote>
  <w:footnote w:type="continuationSeparator" w:id="0">
    <w:p w14:paraId="21A6088A" w14:textId="77777777" w:rsidR="00D347C6" w:rsidRDefault="00D3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61BD1" w14:textId="77777777" w:rsidR="00C16A31" w:rsidRDefault="00C16A3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4A894" w14:textId="77777777" w:rsidR="00C16A31" w:rsidRDefault="00C16A3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E7FA" w14:textId="77777777" w:rsidR="00C16A31" w:rsidRDefault="00C16A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06FBE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72BD"/>
    <w:rsid w:val="000B5D6B"/>
    <w:rsid w:val="000B76F0"/>
    <w:rsid w:val="000D00EE"/>
    <w:rsid w:val="000D373D"/>
    <w:rsid w:val="000F3E10"/>
    <w:rsid w:val="00104D4E"/>
    <w:rsid w:val="0010564A"/>
    <w:rsid w:val="001206F3"/>
    <w:rsid w:val="001261ED"/>
    <w:rsid w:val="001321CF"/>
    <w:rsid w:val="00133615"/>
    <w:rsid w:val="0015518C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24F1D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3197E"/>
    <w:rsid w:val="00656EE4"/>
    <w:rsid w:val="00663AC6"/>
    <w:rsid w:val="00675D7C"/>
    <w:rsid w:val="00683941"/>
    <w:rsid w:val="006844E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F46C8"/>
    <w:rsid w:val="006F4A93"/>
    <w:rsid w:val="0071112E"/>
    <w:rsid w:val="00711919"/>
    <w:rsid w:val="00711BD4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55DC1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72FB"/>
    <w:rsid w:val="00AE6333"/>
    <w:rsid w:val="00AE7C9B"/>
    <w:rsid w:val="00AF1F51"/>
    <w:rsid w:val="00B00575"/>
    <w:rsid w:val="00B01A28"/>
    <w:rsid w:val="00B17CD3"/>
    <w:rsid w:val="00B2183E"/>
    <w:rsid w:val="00B3685C"/>
    <w:rsid w:val="00B45373"/>
    <w:rsid w:val="00B56F72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16A31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347C6"/>
    <w:rsid w:val="00D47F31"/>
    <w:rsid w:val="00D50FF4"/>
    <w:rsid w:val="00D542D1"/>
    <w:rsid w:val="00D72CBA"/>
    <w:rsid w:val="00D87FDA"/>
    <w:rsid w:val="00D9134E"/>
    <w:rsid w:val="00DD072D"/>
    <w:rsid w:val="00DE1781"/>
    <w:rsid w:val="00DF168B"/>
    <w:rsid w:val="00DF38E7"/>
    <w:rsid w:val="00E13A72"/>
    <w:rsid w:val="00E16F12"/>
    <w:rsid w:val="00E20094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C3D86"/>
    <w:rsid w:val="00ED2B91"/>
    <w:rsid w:val="00ED4DC2"/>
    <w:rsid w:val="00EE1513"/>
    <w:rsid w:val="00EE34D2"/>
    <w:rsid w:val="00EF0152"/>
    <w:rsid w:val="00EF1F89"/>
    <w:rsid w:val="00F17F1B"/>
    <w:rsid w:val="00F27094"/>
    <w:rsid w:val="00F314E4"/>
    <w:rsid w:val="00F321C8"/>
    <w:rsid w:val="00F32B87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45</TotalTime>
  <Pages>10</Pages>
  <Words>1941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33</cp:revision>
  <cp:lastPrinted>2018-11-29T16:20:00Z</cp:lastPrinted>
  <dcterms:created xsi:type="dcterms:W3CDTF">2024-05-16T09:29:00Z</dcterms:created>
  <dcterms:modified xsi:type="dcterms:W3CDTF">2026-03-12T11:11:00Z</dcterms:modified>
</cp:coreProperties>
</file>